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7EDB2" w14:textId="0DA6371D" w:rsidR="00E7339E" w:rsidRDefault="00E7339E" w:rsidP="00E7339E">
      <w:pPr>
        <w:pStyle w:val="CH"/>
      </w:pPr>
      <w:bookmarkStart w:id="0" w:name="historyclause"/>
      <w:r w:rsidRPr="00B070F5">
        <w:t xml:space="preserve">3GPP </w:t>
      </w:r>
      <w:r>
        <w:t>TSG-</w:t>
      </w:r>
      <w:r w:rsidRPr="00B070F5">
        <w:t>RAN</w:t>
      </w:r>
      <w:r>
        <w:t xml:space="preserve">4 </w:t>
      </w:r>
      <w:r w:rsidRPr="00B070F5">
        <w:t>Meeting #</w:t>
      </w:r>
      <w:r>
        <w:t>94bis-e</w:t>
      </w:r>
      <w:r>
        <w:tab/>
      </w:r>
      <w:r>
        <w:tab/>
      </w:r>
      <w:r w:rsidR="00AE79C7" w:rsidRPr="00AE79C7">
        <w:t>R4-2004713</w:t>
      </w:r>
    </w:p>
    <w:p w14:paraId="08734BE3" w14:textId="37A6BED3" w:rsidR="00990AA5" w:rsidRPr="00FD166F" w:rsidRDefault="00E7339E" w:rsidP="00E7339E">
      <w:pPr>
        <w:pStyle w:val="CH"/>
        <w:tabs>
          <w:tab w:val="clear" w:pos="7920"/>
        </w:tabs>
        <w:rPr>
          <w:b w:val="0"/>
        </w:rPr>
      </w:pPr>
      <w:r>
        <w:t>Online</w:t>
      </w:r>
      <w:r w:rsidRPr="00B070F5">
        <w:t xml:space="preserve">, </w:t>
      </w:r>
      <w:r>
        <w:t>20 April – 30 April,</w:t>
      </w:r>
      <w:r w:rsidRPr="00B070F5">
        <w:t xml:space="preserve"> 20</w:t>
      </w:r>
      <w:r>
        <w:t>20</w:t>
      </w:r>
      <w:r w:rsidR="00990AA5">
        <w:tab/>
      </w:r>
    </w:p>
    <w:p w14:paraId="39A0EE25" w14:textId="77777777" w:rsidR="00D309CC" w:rsidRPr="00990AA5" w:rsidRDefault="00D309CC" w:rsidP="00D309CC">
      <w:pPr>
        <w:tabs>
          <w:tab w:val="left" w:pos="2160"/>
        </w:tabs>
        <w:rPr>
          <w:rFonts w:ascii="Arial" w:hAnsi="Arial" w:cs="Arial"/>
          <w:b/>
          <w:lang w:val="en-GB"/>
        </w:rPr>
      </w:pPr>
    </w:p>
    <w:p w14:paraId="6DDCE159" w14:textId="6794B048" w:rsidR="00D309CC" w:rsidRPr="0008103A" w:rsidRDefault="00D309CC" w:rsidP="00D309CC">
      <w:pPr>
        <w:pStyle w:val="CH"/>
        <w:rPr>
          <w:b w:val="0"/>
        </w:rPr>
      </w:pPr>
      <w:r w:rsidRPr="0008103A">
        <w:t>Agenda item:</w:t>
      </w:r>
      <w:r>
        <w:tab/>
      </w:r>
      <w:r w:rsidR="008B4F02" w:rsidRPr="008B4F02">
        <w:t>6.14.1.4</w:t>
      </w:r>
      <w:bookmarkStart w:id="1" w:name="_GoBack"/>
      <w:bookmarkEnd w:id="1"/>
    </w:p>
    <w:p w14:paraId="4DBE005A" w14:textId="77777777" w:rsidR="00D309CC" w:rsidRPr="0008103A" w:rsidRDefault="00D309CC" w:rsidP="00D309CC">
      <w:pPr>
        <w:pStyle w:val="CH"/>
        <w:rPr>
          <w:b w:val="0"/>
        </w:rPr>
      </w:pPr>
      <w:r>
        <w:t>Source:</w:t>
      </w:r>
      <w:r>
        <w:tab/>
        <w:t>Apple Inc.</w:t>
      </w:r>
    </w:p>
    <w:p w14:paraId="12344AA5" w14:textId="0CDC04AB" w:rsidR="00CB4975" w:rsidRDefault="00CB4975" w:rsidP="00CB4975">
      <w:pPr>
        <w:pStyle w:val="CH"/>
        <w:ind w:left="2250" w:hanging="2250"/>
      </w:pPr>
      <w:r w:rsidRPr="0008103A">
        <w:t>Title:</w:t>
      </w:r>
      <w:r w:rsidRPr="0008103A">
        <w:tab/>
      </w:r>
      <w:r w:rsidR="00E15E09" w:rsidRPr="00E15E09">
        <w:t>Non-simultaneous UL for non-contiguous UL CA in FR2</w:t>
      </w:r>
    </w:p>
    <w:p w14:paraId="052B1E0C" w14:textId="1A83A3B1" w:rsidR="00104BC6" w:rsidRDefault="00104BC6" w:rsidP="00D309CC">
      <w:pPr>
        <w:pStyle w:val="CH"/>
      </w:pPr>
      <w:r>
        <w:t>WI/SI:</w:t>
      </w:r>
      <w:r>
        <w:tab/>
      </w:r>
      <w:r w:rsidR="00CB4975" w:rsidRPr="008B1DF7">
        <w:t>NR_RF_FR2_req_enh</w:t>
      </w:r>
    </w:p>
    <w:p w14:paraId="6C6D1281" w14:textId="365DF4E7" w:rsidR="00104BC6" w:rsidRDefault="00104BC6" w:rsidP="00D309CC">
      <w:pPr>
        <w:pStyle w:val="CH"/>
        <w:rPr>
          <w:b w:val="0"/>
        </w:rPr>
      </w:pPr>
      <w:r>
        <w:t>Release:</w:t>
      </w:r>
      <w:r>
        <w:tab/>
      </w:r>
      <w:r w:rsidRPr="00CB4975">
        <w:t>Rel-</w:t>
      </w:r>
      <w:r w:rsidR="00CB4975" w:rsidRPr="00CB4975">
        <w:t>16</w:t>
      </w:r>
    </w:p>
    <w:p w14:paraId="2E4E044D" w14:textId="4710554E" w:rsidR="00D309CC" w:rsidRDefault="00D309CC" w:rsidP="00D309CC">
      <w:pPr>
        <w:pStyle w:val="CH"/>
      </w:pPr>
      <w:r>
        <w:t>Document for:</w:t>
      </w:r>
      <w:r>
        <w:tab/>
      </w:r>
      <w:r w:rsidR="00F7339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2126AD" w14:textId="2A276D9B" w:rsidR="00CB4975" w:rsidRDefault="00CB4975" w:rsidP="00CB4975">
      <w:r>
        <w:t xml:space="preserve">The Rel-16 FR2 RF work item includes the following scope related to non-simultaneous transmission for intra-band non-contiguous UL CA in FR2 </w:t>
      </w:r>
      <w:r>
        <w:fldChar w:fldCharType="begin"/>
      </w:r>
      <w:r>
        <w:instrText xml:space="preserve"> REF _Ref16575941 \r \h </w:instrText>
      </w:r>
      <w:r>
        <w:fldChar w:fldCharType="separate"/>
      </w:r>
      <w:r w:rsidR="00AE79C7">
        <w:t>[1]</w:t>
      </w:r>
      <w:r>
        <w:fldChar w:fldCharType="end"/>
      </w:r>
      <w:r>
        <w:t>:</w:t>
      </w:r>
    </w:p>
    <w:p w14:paraId="4972D7F6" w14:textId="77777777" w:rsidR="00DF3F59" w:rsidRDefault="00DF3F59" w:rsidP="00CB4975"/>
    <w:p w14:paraId="5FD57BBC" w14:textId="77777777" w:rsidR="00CB4975" w:rsidRPr="00E7339E" w:rsidRDefault="00CB4975" w:rsidP="00007CF0">
      <w:pPr>
        <w:pStyle w:val="B1"/>
        <w:pBdr>
          <w:top w:val="single" w:sz="4" w:space="1" w:color="auto"/>
          <w:left w:val="single" w:sz="4" w:space="4" w:color="auto"/>
          <w:bottom w:val="single" w:sz="4" w:space="1" w:color="auto"/>
          <w:right w:val="single" w:sz="4" w:space="4" w:color="auto"/>
        </w:pBdr>
        <w:spacing w:after="0"/>
        <w:ind w:left="576" w:hanging="288"/>
        <w:rPr>
          <w:sz w:val="16"/>
          <w:szCs w:val="16"/>
        </w:rPr>
      </w:pPr>
      <w:r w:rsidRPr="00E7339E">
        <w:rPr>
          <w:sz w:val="16"/>
          <w:szCs w:val="16"/>
        </w:rPr>
        <w:t>-</w:t>
      </w:r>
      <w:r w:rsidRPr="00E7339E">
        <w:rPr>
          <w:sz w:val="16"/>
          <w:szCs w:val="16"/>
        </w:rPr>
        <w:tab/>
        <w: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t>
      </w:r>
    </w:p>
    <w:p w14:paraId="1BF8C0AD" w14:textId="77777777" w:rsidR="00CB4975" w:rsidRPr="00E7339E" w:rsidRDefault="00CB4975" w:rsidP="00007CF0">
      <w:pPr>
        <w:pStyle w:val="B1"/>
        <w:pBdr>
          <w:top w:val="single" w:sz="4" w:space="1" w:color="auto"/>
          <w:left w:val="single" w:sz="4" w:space="4" w:color="auto"/>
          <w:bottom w:val="single" w:sz="4" w:space="1" w:color="auto"/>
          <w:right w:val="single" w:sz="4" w:space="4" w:color="auto"/>
        </w:pBdr>
        <w:spacing w:after="0"/>
        <w:ind w:left="576" w:hanging="288"/>
        <w:rPr>
          <w:sz w:val="16"/>
          <w:szCs w:val="16"/>
        </w:rPr>
      </w:pPr>
      <w:r w:rsidRPr="00E7339E">
        <w:rPr>
          <w:sz w:val="16"/>
          <w:szCs w:val="16"/>
        </w:rPr>
        <w:t>-</w:t>
      </w:r>
      <w:r w:rsidRPr="00E7339E">
        <w:rPr>
          <w:sz w:val="16"/>
          <w:szCs w:val="16"/>
        </w:rPr>
        <w:tab/>
        <w:t>Phase 2: Define FR2 UE requirements for non-contiguous intra-band UL CA based on the outcome of the Phase 1 study</w:t>
      </w:r>
    </w:p>
    <w:p w14:paraId="3BB7F8D4" w14:textId="3FF91C88" w:rsidR="004169CB" w:rsidRPr="00007CF0" w:rsidRDefault="004169CB" w:rsidP="00007CF0">
      <w:pPr>
        <w:pStyle w:val="B1"/>
        <w:pBdr>
          <w:top w:val="single" w:sz="4" w:space="1" w:color="auto"/>
          <w:left w:val="single" w:sz="4" w:space="4" w:color="auto"/>
          <w:bottom w:val="single" w:sz="4" w:space="1" w:color="auto"/>
          <w:right w:val="single" w:sz="4" w:space="4" w:color="auto"/>
        </w:pBdr>
        <w:spacing w:after="0"/>
        <w:ind w:left="576" w:hanging="288"/>
      </w:pPr>
      <w:r w:rsidRPr="00E7339E">
        <w:rPr>
          <w:sz w:val="16"/>
          <w:szCs w:val="16"/>
        </w:rPr>
        <w:t>-</w:t>
      </w:r>
      <w:r w:rsidRPr="00E7339E">
        <w:rPr>
          <w:sz w:val="16"/>
          <w:szCs w:val="16"/>
        </w:rPr>
        <w:tab/>
        <w:t>PCC with PRB allocation, SCC and other CCs without PRB allocation</w:t>
      </w:r>
    </w:p>
    <w:p w14:paraId="1A52B3FC" w14:textId="77777777" w:rsidR="00007CF0" w:rsidRDefault="00007CF0" w:rsidP="00CB4975"/>
    <w:p w14:paraId="528FE776" w14:textId="5665E113" w:rsidR="004169CB" w:rsidRDefault="00E93A86" w:rsidP="00CB4975">
      <w:r>
        <w:t xml:space="preserve">The following agreements were reached during the RAN4 #92bis meeting </w:t>
      </w:r>
      <w:r>
        <w:fldChar w:fldCharType="begin"/>
      </w:r>
      <w:r>
        <w:instrText xml:space="preserve"> REF _Ref24083416 \r \h </w:instrText>
      </w:r>
      <w:r>
        <w:fldChar w:fldCharType="separate"/>
      </w:r>
      <w:r w:rsidR="00AE79C7">
        <w:t>[3]</w:t>
      </w:r>
      <w:r>
        <w:fldChar w:fldCharType="end"/>
      </w:r>
      <w:r w:rsidR="00A00460">
        <w:t>:</w:t>
      </w:r>
    </w:p>
    <w:p w14:paraId="2FA5F3FC" w14:textId="77777777" w:rsidR="00E93A86" w:rsidRDefault="00E93A86" w:rsidP="00CB4975"/>
    <w:tbl>
      <w:tblPr>
        <w:tblStyle w:val="TableGrid"/>
        <w:tblW w:w="0" w:type="auto"/>
        <w:tblLook w:val="04A0" w:firstRow="1" w:lastRow="0" w:firstColumn="1" w:lastColumn="0" w:noHBand="0" w:noVBand="1"/>
      </w:tblPr>
      <w:tblGrid>
        <w:gridCol w:w="9631"/>
      </w:tblGrid>
      <w:tr w:rsidR="00B37C9D" w14:paraId="26167BB1" w14:textId="77777777" w:rsidTr="00B37C9D">
        <w:tc>
          <w:tcPr>
            <w:tcW w:w="9631" w:type="dxa"/>
          </w:tcPr>
          <w:p w14:paraId="22A88FF8" w14:textId="77777777" w:rsidR="00B37C9D" w:rsidRPr="00E7339E" w:rsidRDefault="00B37C9D" w:rsidP="00007CF0">
            <w:pPr>
              <w:rPr>
                <w:sz w:val="16"/>
                <w:szCs w:val="16"/>
                <w:lang w:val="sv-SE"/>
              </w:rPr>
            </w:pPr>
            <w:r w:rsidRPr="00E7339E">
              <w:rPr>
                <w:sz w:val="16"/>
                <w:szCs w:val="16"/>
                <w:lang w:val="sv-SE"/>
              </w:rPr>
              <w:t>Occupied bandwidth for CA</w:t>
            </w:r>
          </w:p>
          <w:p w14:paraId="37A7D3B8"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As described in [4], the requirement for occupied bandwidth for CA is:</w:t>
            </w:r>
          </w:p>
          <w:p w14:paraId="3C71FD48"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For intra-band non-contiguous carrier aggregation, the OBW requirement is met when the ratio of the transmitted power in all sub-blocks of the uplink CA configuration to the total integrated power of the transmitted spectrum is greater than 99%.</w:t>
            </w:r>
          </w:p>
          <w:p w14:paraId="7C0E78E9"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This agreement is captured in a TP to TR38.831</w:t>
            </w:r>
          </w:p>
          <w:p w14:paraId="524186F8" w14:textId="77777777" w:rsidR="00B37C9D" w:rsidRPr="00E7339E" w:rsidRDefault="00B37C9D" w:rsidP="00007CF0">
            <w:pPr>
              <w:rPr>
                <w:sz w:val="16"/>
                <w:szCs w:val="16"/>
              </w:rPr>
            </w:pPr>
            <w:r w:rsidRPr="00E7339E">
              <w:rPr>
                <w:sz w:val="16"/>
                <w:szCs w:val="16"/>
              </w:rPr>
              <w:t>Remaining issues with NC UL CA MPR</w:t>
            </w:r>
          </w:p>
          <w:p w14:paraId="36E3A98B"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Emissions in the spurious domain shall be taken into account in the NC UL CA MPR requirement</w:t>
            </w:r>
          </w:p>
          <w:p w14:paraId="56EBFDFB"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Number of gaps between sub-blocks shall be at least 1</w:t>
            </w:r>
          </w:p>
          <w:p w14:paraId="367B60C6" w14:textId="77777777" w:rsidR="00B37C9D" w:rsidRPr="00E7339E" w:rsidRDefault="00B37C9D" w:rsidP="00007CF0">
            <w:pPr>
              <w:rPr>
                <w:sz w:val="16"/>
                <w:szCs w:val="16"/>
              </w:rPr>
            </w:pPr>
            <w:r w:rsidRPr="00E7339E">
              <w:rPr>
                <w:sz w:val="16"/>
                <w:szCs w:val="16"/>
              </w:rPr>
              <w:t>Non-simultaneous uplink in NC carriers (1)</w:t>
            </w:r>
          </w:p>
          <w:p w14:paraId="363C568F"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Definitions</w:t>
            </w:r>
          </w:p>
          <w:p w14:paraId="43D1827E"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Simultaneous operation refers to active and allocated UL CCs in multiple non-contiguous sub-blocks</w:t>
            </w:r>
          </w:p>
          <w:p w14:paraId="5787EDBE"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Non-simultaneous operation refers to active and allocated UL CCs in a single sub-block of contiguous carriers</w:t>
            </w:r>
          </w:p>
          <w:p w14:paraId="14B8874A"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Proposed mechanisms to enable non-simultaneous operation</w:t>
            </w:r>
          </w:p>
          <w:p w14:paraId="062ADFA1"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Alt.1: apply the BWP switching framework</w:t>
            </w:r>
          </w:p>
          <w:p w14:paraId="35D1CA61" w14:textId="77777777" w:rsidR="00B37C9D" w:rsidRPr="00E7339E" w:rsidRDefault="00B37C9D" w:rsidP="00007CF0">
            <w:pPr>
              <w:pStyle w:val="B3"/>
              <w:spacing w:after="0"/>
              <w:rPr>
                <w:sz w:val="16"/>
                <w:szCs w:val="16"/>
              </w:rPr>
            </w:pPr>
            <w:r w:rsidRPr="00E7339E">
              <w:rPr>
                <w:sz w:val="16"/>
                <w:szCs w:val="16"/>
              </w:rPr>
              <w:t>-</w:t>
            </w:r>
            <w:r w:rsidRPr="00E7339E">
              <w:rPr>
                <w:sz w:val="16"/>
                <w:szCs w:val="16"/>
              </w:rPr>
              <w:tab/>
              <w:t>DCI-based, RRC-based, and timer-based scenarios are not precluded</w:t>
            </w:r>
          </w:p>
          <w:p w14:paraId="4C4DA921"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Alt.2: apply the MAC CE based SCell activation framework</w:t>
            </w:r>
          </w:p>
          <w:p w14:paraId="5A5E322D" w14:textId="77777777" w:rsidR="00B37C9D" w:rsidRPr="00E7339E" w:rsidRDefault="00B37C9D" w:rsidP="00007CF0">
            <w:pPr>
              <w:pStyle w:val="B3"/>
              <w:spacing w:after="0"/>
              <w:rPr>
                <w:sz w:val="16"/>
                <w:szCs w:val="16"/>
              </w:rPr>
            </w:pPr>
            <w:r w:rsidRPr="00E7339E">
              <w:rPr>
                <w:sz w:val="16"/>
                <w:szCs w:val="16"/>
              </w:rPr>
              <w:t>-</w:t>
            </w:r>
            <w:r w:rsidRPr="00E7339E">
              <w:rPr>
                <w:sz w:val="16"/>
                <w:szCs w:val="16"/>
              </w:rPr>
              <w:tab/>
              <w:t>UL and DL are activated and deactivated together</w:t>
            </w:r>
          </w:p>
          <w:p w14:paraId="6AB7C45B"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Alt.3: apply the RRC based SCell configuration framework</w:t>
            </w:r>
          </w:p>
          <w:p w14:paraId="26F4D95C" w14:textId="77777777" w:rsidR="00B37C9D" w:rsidRPr="00E7339E" w:rsidRDefault="00B37C9D" w:rsidP="00007CF0">
            <w:pPr>
              <w:pStyle w:val="B3"/>
              <w:spacing w:after="0"/>
              <w:rPr>
                <w:sz w:val="16"/>
                <w:szCs w:val="16"/>
              </w:rPr>
            </w:pPr>
            <w:r w:rsidRPr="00E7339E">
              <w:rPr>
                <w:sz w:val="16"/>
                <w:szCs w:val="16"/>
              </w:rPr>
              <w:t>-</w:t>
            </w:r>
            <w:r w:rsidRPr="00E7339E">
              <w:rPr>
                <w:sz w:val="16"/>
                <w:szCs w:val="16"/>
              </w:rPr>
              <w:tab/>
              <w:t>Only Alt.3 is applicable to SA FR2+FR2 CA or NSA LTE+FR2+FR2 DC scenarios</w:t>
            </w:r>
          </w:p>
          <w:p w14:paraId="1A437365" w14:textId="77777777" w:rsidR="00B37C9D" w:rsidRPr="00E7339E" w:rsidRDefault="00B37C9D" w:rsidP="00007CF0">
            <w:pPr>
              <w:rPr>
                <w:sz w:val="16"/>
                <w:szCs w:val="16"/>
              </w:rPr>
            </w:pPr>
          </w:p>
          <w:p w14:paraId="28AE9C6B" w14:textId="77777777" w:rsidR="00B37C9D" w:rsidRPr="00E7339E" w:rsidRDefault="00B37C9D" w:rsidP="00007CF0">
            <w:pPr>
              <w:jc w:val="center"/>
              <w:rPr>
                <w:sz w:val="16"/>
                <w:szCs w:val="16"/>
              </w:rPr>
            </w:pPr>
            <w:r w:rsidRPr="00E7339E">
              <w:rPr>
                <w:noProof/>
                <w:sz w:val="16"/>
                <w:szCs w:val="16"/>
              </w:rPr>
              <w:lastRenderedPageBreak/>
              <w:drawing>
                <wp:inline distT="0" distB="0" distL="0" distR="0" wp14:anchorId="251561F0" wp14:editId="7B79D099">
                  <wp:extent cx="3200400" cy="3631281"/>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400" cy="3631281"/>
                          </a:xfrm>
                          <a:prstGeom prst="rect">
                            <a:avLst/>
                          </a:prstGeom>
                        </pic:spPr>
                      </pic:pic>
                    </a:graphicData>
                  </a:graphic>
                </wp:inline>
              </w:drawing>
            </w:r>
          </w:p>
          <w:p w14:paraId="4DB38D96" w14:textId="77777777" w:rsidR="00B37C9D" w:rsidRPr="00E7339E" w:rsidRDefault="00B37C9D" w:rsidP="00007CF0">
            <w:pPr>
              <w:rPr>
                <w:sz w:val="16"/>
                <w:szCs w:val="16"/>
              </w:rPr>
            </w:pPr>
          </w:p>
          <w:p w14:paraId="7C4B8FBA" w14:textId="77777777" w:rsidR="00B37C9D" w:rsidRPr="00E7339E" w:rsidRDefault="00B37C9D" w:rsidP="00007CF0">
            <w:pPr>
              <w:rPr>
                <w:sz w:val="16"/>
                <w:szCs w:val="16"/>
              </w:rPr>
            </w:pPr>
            <w:r w:rsidRPr="00E7339E">
              <w:rPr>
                <w:sz w:val="16"/>
                <w:szCs w:val="16"/>
              </w:rPr>
              <w:t>Non-simultaneous uplink in NC carriers (2)</w:t>
            </w:r>
          </w:p>
          <w:p w14:paraId="79D5C369"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RAN4 will further study the benefit of non-simultaneous UL in non-contiguous carriers from the points of view of improved output power due to reduced MPR and reduced power consumption, e.g., FR1 (pcell) + FR2 (scells) configuration</w:t>
            </w:r>
          </w:p>
          <w:p w14:paraId="18B68244"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RAN4 will further study the feasibility of non-simultaneous UL in non-contiguous carriers</w:t>
            </w:r>
          </w:p>
          <w:p w14:paraId="2CB02C91"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 xml:space="preserve">The switching mechanism shall be down-selected between Alt.1, Alt.2, and Alt.3 during the RAN #93 meeting. </w:t>
            </w:r>
          </w:p>
          <w:p w14:paraId="7DAA838C"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Other options are not precluded</w:t>
            </w:r>
          </w:p>
          <w:p w14:paraId="1185A000" w14:textId="77777777" w:rsidR="00B37C9D" w:rsidRPr="00E7339E" w:rsidRDefault="00B37C9D" w:rsidP="00007CF0">
            <w:pPr>
              <w:rPr>
                <w:sz w:val="16"/>
                <w:szCs w:val="16"/>
              </w:rPr>
            </w:pPr>
            <w:r w:rsidRPr="00E7339E">
              <w:rPr>
                <w:sz w:val="16"/>
                <w:szCs w:val="16"/>
              </w:rPr>
              <w:t>Signaling aspects</w:t>
            </w:r>
          </w:p>
          <w:p w14:paraId="4E57E981"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TS38.101-2 defines three frequency separation classes</w:t>
            </w:r>
          </w:p>
          <w:p w14:paraId="1DA5DAF9"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The UE can signal intraBandFreqSeparationDL and intraBandFreqSeparationUL separately [see TS38.306]</w:t>
            </w:r>
          </w:p>
          <w:p w14:paraId="7ECE4584"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Frequency separation classes I, II, III are applicable for FR2 UL CA (simultaneous uplink operation) in Rel-16</w:t>
            </w:r>
          </w:p>
          <w:p w14:paraId="715A08F4" w14:textId="7AFD5059" w:rsidR="00B37C9D" w:rsidRPr="00E7339E" w:rsidRDefault="00B37C9D" w:rsidP="00007CF0">
            <w:pPr>
              <w:pStyle w:val="B2"/>
              <w:spacing w:after="0"/>
              <w:rPr>
                <w:sz w:val="16"/>
                <w:szCs w:val="16"/>
              </w:rPr>
            </w:pPr>
            <w:r w:rsidRPr="00E7339E">
              <w:rPr>
                <w:sz w:val="16"/>
                <w:szCs w:val="16"/>
              </w:rPr>
              <w:t>-</w:t>
            </w:r>
            <w:r w:rsidRPr="00E7339E">
              <w:rPr>
                <w:sz w:val="16"/>
                <w:szCs w:val="16"/>
              </w:rPr>
              <w:tab/>
              <w:t>Whether Fs ≤ 2400 MHz can be applicable to FR2 UL CA with non-simultaneous uplink operation is FFS</w:t>
            </w:r>
          </w:p>
        </w:tc>
      </w:tr>
    </w:tbl>
    <w:p w14:paraId="168004DC" w14:textId="77777777" w:rsidR="00B37C9D" w:rsidRDefault="00B37C9D" w:rsidP="00CB4975"/>
    <w:p w14:paraId="2AAC5EA7" w14:textId="33F2D528" w:rsidR="004169CB" w:rsidRDefault="00FF0621" w:rsidP="00CB4975">
      <w:r>
        <w:t xml:space="preserve">This contribution provides </w:t>
      </w:r>
      <w:r w:rsidR="001F63FD">
        <w:t>further</w:t>
      </w:r>
      <w:r>
        <w:t xml:space="preserve"> analysis to confirm the feasibility of carrier switching to support non-simultaneous uplink of non-contiguous carriers.</w:t>
      </w:r>
    </w:p>
    <w:p w14:paraId="3A67921B" w14:textId="5FCD5D11" w:rsidR="008E7986" w:rsidRDefault="008E7986" w:rsidP="008E7986">
      <w:pPr>
        <w:pStyle w:val="Heading1"/>
      </w:pPr>
      <w:r>
        <w:t>2</w:t>
      </w:r>
      <w:r>
        <w:tab/>
      </w:r>
      <w:r w:rsidR="00FF0621">
        <w:t>Discussion</w:t>
      </w:r>
      <w:r>
        <w:t xml:space="preserve"> </w:t>
      </w:r>
    </w:p>
    <w:p w14:paraId="552FB8CE" w14:textId="49B19D93" w:rsidR="00A368D7" w:rsidRDefault="00A368D7" w:rsidP="00E72324">
      <w:r>
        <w:t xml:space="preserve">There are </w:t>
      </w:r>
      <w:r w:rsidR="00714E1A">
        <w:t>three</w:t>
      </w:r>
      <w:r>
        <w:t xml:space="preserve"> major benefits of non-simultaneous UL for intra-band NC CA in FR2:  the retention of the same link budget as the contiguous UL CA case in Rel-15, the reduction in complexity of the UE RF architecture to support a band combination with greater complexity, and the flexibility for UL load balancing across non-contiguous spectrum.</w:t>
      </w:r>
    </w:p>
    <w:p w14:paraId="5BEA570E" w14:textId="77777777" w:rsidR="00A368D7" w:rsidRDefault="00A368D7" w:rsidP="00E72324"/>
    <w:p w14:paraId="2671969B" w14:textId="5AF132A2" w:rsidR="00286DCB" w:rsidRDefault="00166117" w:rsidP="00E72324">
      <w:r>
        <w:t xml:space="preserve">We can consider the MPR specification for UL intra-band contiguous CA with contiguous and non-contiguous allocation cases as a useful example.  The QPSK DFT-s-OFDM MPR requirement for 400 MHz aggregate BW is 5.0 dB, while non-contiguous allocations can potentially increase MPR by 2.0 dB.  </w:t>
      </w:r>
      <w:r w:rsidR="00286DCB">
        <w:t xml:space="preserve">In addition to increased MPR, simultaneous non-contiguous UL allocations reduce the PSD level received by the base station, further exacerbating the UL link budget.  In an example with two non-contiguous UL CCs of equal bandwidth and full allocation, the non-simultaneous UE enjoys a 3 dB advantage over the simultaneous UE in terms of the received PSD level at the base station. </w:t>
      </w:r>
    </w:p>
    <w:p w14:paraId="454C61E9" w14:textId="77777777" w:rsidR="00286DCB" w:rsidRDefault="00286DCB" w:rsidP="00E72324"/>
    <w:p w14:paraId="09C75BAA" w14:textId="3DF6F508" w:rsidR="00166117" w:rsidRDefault="00166117" w:rsidP="00E72324">
      <w:r>
        <w:t>In the scenario of wide separation between UL carriers (up to 1400 MHz), we expect to see more MPR allowed for non-contiguous UL CA.  With such an impact on an already difficult UL link budget, non-simultaneous UL can enable a practical deployment of the UL intra-band NC CA feature in FR2.</w:t>
      </w:r>
    </w:p>
    <w:p w14:paraId="46230B93" w14:textId="3FD44862" w:rsidR="00714E1A" w:rsidRDefault="00714E1A" w:rsidP="00E72324"/>
    <w:p w14:paraId="3480BFBF" w14:textId="2E1D47F1" w:rsidR="00693C48" w:rsidRPr="002F14F1" w:rsidRDefault="00693C48" w:rsidP="00693C48">
      <w:pPr>
        <w:pStyle w:val="Observation"/>
      </w:pPr>
      <w:bookmarkStart w:id="2" w:name="_Toc32583116"/>
      <w:bookmarkStart w:id="3" w:name="_Toc32583238"/>
      <w:bookmarkStart w:id="4" w:name="_Toc32585599"/>
      <w:bookmarkStart w:id="5" w:name="_Toc37419780"/>
      <w:r>
        <w:t>Observation 1:</w:t>
      </w:r>
      <w:r>
        <w:tab/>
        <w:t xml:space="preserve">Aggregation of non-contiguous uplink carriers in FR2 into a </w:t>
      </w:r>
      <w:r w:rsidR="00C9246D">
        <w:t>simultaneous transmission</w:t>
      </w:r>
      <w:r>
        <w:t xml:space="preserve"> has the potential to introduce a significant penalty to the UL link budget.</w:t>
      </w:r>
      <w:bookmarkEnd w:id="2"/>
      <w:bookmarkEnd w:id="3"/>
      <w:bookmarkEnd w:id="4"/>
      <w:bookmarkEnd w:id="5"/>
      <w:r>
        <w:t xml:space="preserve"> </w:t>
      </w:r>
    </w:p>
    <w:p w14:paraId="58439A3B" w14:textId="77777777" w:rsidR="00693C48" w:rsidRDefault="00693C48" w:rsidP="00E72324"/>
    <w:p w14:paraId="47075C02" w14:textId="12D221DF" w:rsidR="00714E1A" w:rsidRDefault="00714E1A" w:rsidP="00E72324">
      <w:r>
        <w:lastRenderedPageBreak/>
        <w:t>An additional aspect, as related to the frequency separation class signaling applicability, is illustrated in Figure 1 below.</w:t>
      </w:r>
    </w:p>
    <w:p w14:paraId="18297D2B" w14:textId="77777777" w:rsidR="00714E1A" w:rsidRDefault="00714E1A" w:rsidP="00E72324"/>
    <w:p w14:paraId="0E5337F1" w14:textId="2995CA15" w:rsidR="00714E1A" w:rsidRDefault="00714E1A" w:rsidP="00E72324"/>
    <w:p w14:paraId="3B1633CC" w14:textId="77777777" w:rsidR="00714E1A" w:rsidRDefault="00714E1A" w:rsidP="00714E1A">
      <w:pPr>
        <w:keepNext/>
        <w:jc w:val="center"/>
      </w:pPr>
      <w:r w:rsidRPr="00714E1A">
        <w:rPr>
          <w:noProof/>
        </w:rPr>
        <w:drawing>
          <wp:inline distT="0" distB="0" distL="0" distR="0" wp14:anchorId="10BF4179" wp14:editId="026AD1B4">
            <wp:extent cx="4572000" cy="850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850285"/>
                    </a:xfrm>
                    <a:prstGeom prst="rect">
                      <a:avLst/>
                    </a:prstGeom>
                  </pic:spPr>
                </pic:pic>
              </a:graphicData>
            </a:graphic>
          </wp:inline>
        </w:drawing>
      </w:r>
    </w:p>
    <w:p w14:paraId="72763D93" w14:textId="12C032AA" w:rsidR="00714E1A" w:rsidRDefault="00714E1A" w:rsidP="00714E1A">
      <w:pPr>
        <w:pStyle w:val="Caption"/>
        <w:jc w:val="center"/>
      </w:pPr>
      <w:r>
        <w:t xml:space="preserve">Figure </w:t>
      </w:r>
      <w:r>
        <w:fldChar w:fldCharType="begin"/>
      </w:r>
      <w:r>
        <w:instrText xml:space="preserve"> SEQ Figure \* ARABIC </w:instrText>
      </w:r>
      <w:r>
        <w:fldChar w:fldCharType="separate"/>
      </w:r>
      <w:r w:rsidR="00AE79C7">
        <w:rPr>
          <w:noProof/>
        </w:rPr>
        <w:t>1</w:t>
      </w:r>
      <w:r>
        <w:fldChar w:fldCharType="end"/>
      </w:r>
      <w:r>
        <w:t>: Frequency separation class applicability to UE supporting NSU</w:t>
      </w:r>
    </w:p>
    <w:p w14:paraId="57A45D72" w14:textId="108CF24A" w:rsidR="00286DCB" w:rsidRDefault="00714E1A" w:rsidP="00E72324">
      <w:r>
        <w:t xml:space="preserve">We observe that the UE supporting NSU can </w:t>
      </w:r>
      <w:r w:rsidR="00864CBC">
        <w:t xml:space="preserve">remove all additional constraints on CC configuration by the network, as was described in Case 1, Case 2, and Case 3 in the corresponding discussion on the remaining issues with frequency separation class in </w:t>
      </w:r>
      <w:r w:rsidR="00864CBC">
        <w:fldChar w:fldCharType="begin"/>
      </w:r>
      <w:r w:rsidR="00864CBC">
        <w:instrText xml:space="preserve"> REF _Ref32368715 \r \h </w:instrText>
      </w:r>
      <w:r w:rsidR="00864CBC">
        <w:fldChar w:fldCharType="separate"/>
      </w:r>
      <w:r w:rsidR="00AE79C7">
        <w:t>[5]</w:t>
      </w:r>
      <w:r w:rsidR="00864CBC">
        <w:fldChar w:fldCharType="end"/>
      </w:r>
      <w:r w:rsidR="008D1418">
        <w:t>.</w:t>
      </w:r>
    </w:p>
    <w:p w14:paraId="7F106687" w14:textId="5D926D38" w:rsidR="008D1418" w:rsidRDefault="008D1418" w:rsidP="00E72324"/>
    <w:p w14:paraId="7772F896" w14:textId="55EB3AA0" w:rsidR="00C9246D" w:rsidRPr="002F14F1" w:rsidRDefault="00C9246D" w:rsidP="00C9246D">
      <w:pPr>
        <w:pStyle w:val="Observation"/>
      </w:pPr>
      <w:bookmarkStart w:id="6" w:name="_Toc32583239"/>
      <w:bookmarkStart w:id="7" w:name="_Toc32585600"/>
      <w:bookmarkStart w:id="8" w:name="_Toc37419781"/>
      <w:r>
        <w:t>Observation 2:</w:t>
      </w:r>
      <w:r>
        <w:tab/>
        <w:t>Aggregation of non-contiguous uplink carriers in FR2 into a non-simultaneous transmissions can give the network additional scheduling flexibility in terms of coverage spectrum utilization.</w:t>
      </w:r>
      <w:bookmarkEnd w:id="6"/>
      <w:bookmarkEnd w:id="7"/>
      <w:bookmarkEnd w:id="8"/>
      <w:r>
        <w:t xml:space="preserve"> </w:t>
      </w:r>
    </w:p>
    <w:p w14:paraId="67104D51" w14:textId="77777777" w:rsidR="00C9246D" w:rsidRDefault="00C9246D" w:rsidP="00E72324"/>
    <w:p w14:paraId="5FA575C9" w14:textId="1DFF9C17" w:rsidR="008D1418" w:rsidRDefault="008D1418" w:rsidP="00E72324">
      <w:r>
        <w:t>Our understanding of the EN-DC and CA scenario applicability for the non-simultaneous uplink switch is illustrated in Figure 1 below.</w:t>
      </w:r>
    </w:p>
    <w:p w14:paraId="21F118C4" w14:textId="65D4CC31" w:rsidR="00714E1A" w:rsidRDefault="00714E1A" w:rsidP="00E72324"/>
    <w:p w14:paraId="2FAA5D14" w14:textId="6A338EF2" w:rsidR="008D1418" w:rsidRDefault="008D1418" w:rsidP="008D1418">
      <w:pPr>
        <w:jc w:val="center"/>
      </w:pPr>
      <w:r w:rsidRPr="008D1418">
        <w:rPr>
          <w:noProof/>
        </w:rPr>
        <w:drawing>
          <wp:inline distT="0" distB="0" distL="0" distR="0" wp14:anchorId="7053E769" wp14:editId="51B29830">
            <wp:extent cx="4572000" cy="16792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1679229"/>
                    </a:xfrm>
                    <a:prstGeom prst="rect">
                      <a:avLst/>
                    </a:prstGeom>
                  </pic:spPr>
                </pic:pic>
              </a:graphicData>
            </a:graphic>
          </wp:inline>
        </w:drawing>
      </w:r>
    </w:p>
    <w:p w14:paraId="5B086246" w14:textId="77777777" w:rsidR="008D1418" w:rsidRDefault="008D1418" w:rsidP="008D1418">
      <w:pPr>
        <w:keepNext/>
        <w:jc w:val="center"/>
      </w:pPr>
      <w:r w:rsidRPr="008D1418">
        <w:rPr>
          <w:noProof/>
        </w:rPr>
        <w:drawing>
          <wp:inline distT="0" distB="0" distL="0" distR="0" wp14:anchorId="6C67576F" wp14:editId="4C035190">
            <wp:extent cx="4572000" cy="168444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1684446"/>
                    </a:xfrm>
                    <a:prstGeom prst="rect">
                      <a:avLst/>
                    </a:prstGeom>
                  </pic:spPr>
                </pic:pic>
              </a:graphicData>
            </a:graphic>
          </wp:inline>
        </w:drawing>
      </w:r>
    </w:p>
    <w:p w14:paraId="56FFCD4D" w14:textId="6117F742" w:rsidR="008D1418" w:rsidRDefault="008D1418" w:rsidP="008D1418">
      <w:pPr>
        <w:pStyle w:val="Caption"/>
        <w:jc w:val="center"/>
      </w:pPr>
      <w:r>
        <w:t xml:space="preserve">Figure </w:t>
      </w:r>
      <w:r>
        <w:fldChar w:fldCharType="begin"/>
      </w:r>
      <w:r>
        <w:instrText xml:space="preserve"> SEQ Figure \* ARABIC </w:instrText>
      </w:r>
      <w:r>
        <w:fldChar w:fldCharType="separate"/>
      </w:r>
      <w:r w:rsidR="00AE79C7">
        <w:rPr>
          <w:noProof/>
        </w:rPr>
        <w:t>2</w:t>
      </w:r>
      <w:r>
        <w:fldChar w:fldCharType="end"/>
      </w:r>
      <w:r>
        <w:t>: EN-DC and CA scenario applicability to the non-simultaneous uplink switch mechanism</w:t>
      </w:r>
    </w:p>
    <w:p w14:paraId="5BE2CC1D" w14:textId="77777777" w:rsidR="008D1418" w:rsidRDefault="008D1418" w:rsidP="00E72324"/>
    <w:p w14:paraId="57A1C78A" w14:textId="221A96CD" w:rsidR="00286DCB" w:rsidRDefault="00286DCB" w:rsidP="00E72324">
      <w:r>
        <w:t xml:space="preserve">Based on the description of the feature in </w:t>
      </w:r>
      <w:r w:rsidR="00D12062">
        <w:fldChar w:fldCharType="begin"/>
      </w:r>
      <w:r w:rsidR="00D12062">
        <w:instrText xml:space="preserve"> REF _Ref24091358 \r \h </w:instrText>
      </w:r>
      <w:r w:rsidR="00D12062">
        <w:fldChar w:fldCharType="separate"/>
      </w:r>
      <w:r w:rsidR="00AE79C7">
        <w:t>[6]</w:t>
      </w:r>
      <w:r w:rsidR="00D12062">
        <w:fldChar w:fldCharType="end"/>
      </w:r>
      <w:r w:rsidR="00D12062">
        <w:t xml:space="preserve"> </w:t>
      </w:r>
      <w:r>
        <w:t xml:space="preserve">and </w:t>
      </w:r>
      <w:r>
        <w:fldChar w:fldCharType="begin"/>
      </w:r>
      <w:r>
        <w:instrText xml:space="preserve"> REF _Ref24086104 \r \h </w:instrText>
      </w:r>
      <w:r>
        <w:fldChar w:fldCharType="separate"/>
      </w:r>
      <w:r w:rsidR="00AE79C7">
        <w:t>[7]</w:t>
      </w:r>
      <w:r>
        <w:fldChar w:fldCharType="end"/>
      </w:r>
      <w:r w:rsidR="008D1418">
        <w:t xml:space="preserve"> and the further clarifications in this paper</w:t>
      </w:r>
      <w:r>
        <w:t>, it is proposed to confirm the feasibility of the feature.</w:t>
      </w:r>
    </w:p>
    <w:p w14:paraId="75992FD4" w14:textId="77777777" w:rsidR="000F7D32" w:rsidRDefault="000F7D32" w:rsidP="00E72324"/>
    <w:p w14:paraId="3BFB83E2" w14:textId="33F0DD6D" w:rsidR="00FF0621" w:rsidRDefault="00FF0621" w:rsidP="00FF0621">
      <w:pPr>
        <w:pStyle w:val="Proposal"/>
      </w:pPr>
      <w:bookmarkStart w:id="9" w:name="_Toc20901664"/>
      <w:bookmarkStart w:id="10" w:name="_Toc20901674"/>
      <w:bookmarkStart w:id="11" w:name="_Toc20907283"/>
      <w:bookmarkStart w:id="12" w:name="_Toc20907975"/>
      <w:bookmarkStart w:id="13" w:name="_Toc20908025"/>
      <w:bookmarkStart w:id="14" w:name="_Toc24084358"/>
      <w:bookmarkStart w:id="15" w:name="_Toc24086158"/>
      <w:bookmarkStart w:id="16" w:name="_Toc24087355"/>
      <w:bookmarkStart w:id="17" w:name="_Toc24087832"/>
      <w:bookmarkStart w:id="18" w:name="_Toc24088248"/>
      <w:bookmarkStart w:id="19" w:name="_Toc24091223"/>
      <w:bookmarkStart w:id="20" w:name="_Toc24091348"/>
      <w:bookmarkStart w:id="21" w:name="_Toc32368720"/>
      <w:bookmarkStart w:id="22" w:name="_Toc32369079"/>
      <w:bookmarkStart w:id="23" w:name="_Toc32554371"/>
      <w:bookmarkStart w:id="24" w:name="_Toc32580048"/>
      <w:bookmarkStart w:id="25" w:name="_Toc32582977"/>
      <w:bookmarkStart w:id="26" w:name="_Toc32583118"/>
      <w:bookmarkStart w:id="27" w:name="_Toc32583240"/>
      <w:bookmarkStart w:id="28" w:name="_Toc32585601"/>
      <w:bookmarkStart w:id="29" w:name="_Toc37419782"/>
      <w:r>
        <w:t xml:space="preserve">Proposal </w:t>
      </w:r>
      <w:r w:rsidR="001F63FD">
        <w:t>1</w:t>
      </w:r>
      <w:r>
        <w:t>:</w:t>
      </w:r>
      <w:r>
        <w:tab/>
      </w:r>
      <w:bookmarkEnd w:id="9"/>
      <w:bookmarkEnd w:id="10"/>
      <w:bookmarkEnd w:id="11"/>
      <w:bookmarkEnd w:id="12"/>
      <w:bookmarkEnd w:id="13"/>
      <w:bookmarkEnd w:id="14"/>
      <w:r w:rsidR="00DB7B55">
        <w:t xml:space="preserve">For </w:t>
      </w:r>
      <w:r w:rsidR="008D1418">
        <w:t xml:space="preserve">SA </w:t>
      </w:r>
      <w:r w:rsidR="00DB7B55">
        <w:t>CA scenarios FR1 (PCell) + FR2 (SCells)</w:t>
      </w:r>
      <w:r w:rsidR="008D1418">
        <w:t xml:space="preserve"> and EN-DC scenarios LTE (PCell) + FR1 (PScell) + FR2 (SCells),</w:t>
      </w:r>
      <w:r w:rsidR="00DB7B55">
        <w:t xml:space="preserve"> </w:t>
      </w:r>
      <w:r w:rsidR="00286DCB" w:rsidRPr="00286DCB">
        <w:t xml:space="preserve">RAN4 </w:t>
      </w:r>
      <w:r w:rsidR="00DB7B55">
        <w:t>confirms</w:t>
      </w:r>
      <w:r w:rsidR="00286DCB" w:rsidRPr="00286DCB">
        <w:t xml:space="preserve"> the </w:t>
      </w:r>
      <w:bookmarkEnd w:id="15"/>
      <w:r w:rsidR="00DB7B55">
        <w:t>feasibility of n</w:t>
      </w:r>
      <w:r w:rsidR="00DB7B55" w:rsidRPr="00DB7B55">
        <w:t>on-simultaneous Tx for FR2 intra-band NC UL CA</w:t>
      </w:r>
      <w:r w:rsidR="00DB7B55">
        <w:t xml:space="preserve"> and agrees to introduce </w:t>
      </w:r>
      <w:r w:rsidR="00284BC8">
        <w:t>a capability for the UE indicate to the network that it only supports non-simultaneous UL operation in NC UL CA</w:t>
      </w:r>
      <w:r w:rsidR="00DB7B55">
        <w: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ADD9697" w14:textId="77777777" w:rsidR="00693C48" w:rsidRDefault="00DB7B55" w:rsidP="00DB7B55">
      <w:r>
        <w:t xml:space="preserve">Referring to the alternative mechanisms to enable the non-simultaneous UL feature, we observe that </w:t>
      </w:r>
      <w:r w:rsidR="00693C48">
        <w:t>the RRM session can continue the discussion and select the appropriate solution.</w:t>
      </w:r>
    </w:p>
    <w:p w14:paraId="61E2F8BC" w14:textId="77777777" w:rsidR="00693C48" w:rsidRDefault="00693C48" w:rsidP="00DB7B55"/>
    <w:p w14:paraId="0765D125" w14:textId="6FB60190" w:rsidR="00693C48" w:rsidRDefault="00693C48" w:rsidP="00DB7B55">
      <w:r>
        <w:t>In the general sense, n</w:t>
      </w:r>
      <w:r w:rsidRPr="00693C48">
        <w:t>on-simultaneous uplink switch is a scheduling restriction on the network, such that UL scheduling grants can be provided to the UE only in the carriers wh</w:t>
      </w:r>
      <w:r>
        <w:t>ich form a contiguous sub-block.  Whether BWP switching is used (Alt. 1), SCell activation/decation (Alt. 2), or SCell configuration (Alt. 3) is a topic for further discussion and decision in the context of RRM requirements.</w:t>
      </w:r>
    </w:p>
    <w:p w14:paraId="0F8D64AF" w14:textId="77777777" w:rsidR="00693C48" w:rsidRDefault="00693C48" w:rsidP="00DB7B55"/>
    <w:p w14:paraId="47BEEE87" w14:textId="0D5696CA" w:rsidR="00277665" w:rsidRDefault="00693C48" w:rsidP="004E7150">
      <w:bookmarkStart w:id="30" w:name="_Toc24087357"/>
      <w:r>
        <w:t xml:space="preserve">In our understanding, the </w:t>
      </w:r>
      <w:r w:rsidR="004E7150">
        <w:t xml:space="preserve">remaining effort for this feature involves </w:t>
      </w:r>
      <w:r>
        <w:t xml:space="preserve">selecting the mechanism, </w:t>
      </w:r>
      <w:r w:rsidR="00277665">
        <w:t>identifying which single-carrier and contiguous CA requirements to reuse for the non-simultaneous UL capable UEs</w:t>
      </w:r>
      <w:r>
        <w:t>,</w:t>
      </w:r>
      <w:r w:rsidR="00277665">
        <w:t xml:space="preserve"> and to finalize the interruption requirements in RRM, according to the Rel-16 NR RRM enhancement work item </w:t>
      </w:r>
      <w:r w:rsidR="00277665">
        <w:fldChar w:fldCharType="begin"/>
      </w:r>
      <w:r w:rsidR="00277665">
        <w:instrText xml:space="preserve"> REF _Ref24087818 \r \h </w:instrText>
      </w:r>
      <w:r w:rsidR="00277665">
        <w:fldChar w:fldCharType="separate"/>
      </w:r>
      <w:r w:rsidR="00AE79C7">
        <w:t>[8]</w:t>
      </w:r>
      <w:r w:rsidR="00277665">
        <w:fldChar w:fldCharType="end"/>
      </w:r>
      <w:r w:rsidR="00277665">
        <w:t xml:space="preserve"> and the associated work plan </w:t>
      </w:r>
      <w:r w:rsidR="00277665">
        <w:fldChar w:fldCharType="begin"/>
      </w:r>
      <w:r w:rsidR="00277665">
        <w:instrText xml:space="preserve"> REF _Ref24087824 \r \h </w:instrText>
      </w:r>
      <w:r w:rsidR="00277665">
        <w:fldChar w:fldCharType="separate"/>
      </w:r>
      <w:r w:rsidR="00AE79C7">
        <w:t>[9]</w:t>
      </w:r>
      <w:r w:rsidR="00277665">
        <w:fldChar w:fldCharType="end"/>
      </w:r>
      <w:r w:rsidR="00277665">
        <w:t>.</w:t>
      </w:r>
    </w:p>
    <w:p w14:paraId="039EFD66" w14:textId="77777777" w:rsidR="004E7150" w:rsidRDefault="004E7150" w:rsidP="004E7150"/>
    <w:p w14:paraId="61FD7F4A" w14:textId="2AD604B4" w:rsidR="00DB7B55" w:rsidRDefault="00DB7B55" w:rsidP="00DB7B55">
      <w:pPr>
        <w:pStyle w:val="Proposal"/>
      </w:pPr>
      <w:bookmarkStart w:id="31" w:name="_Toc24087834"/>
      <w:bookmarkStart w:id="32" w:name="_Toc24088250"/>
      <w:bookmarkStart w:id="33" w:name="_Toc24091225"/>
      <w:bookmarkStart w:id="34" w:name="_Toc24091350"/>
      <w:bookmarkStart w:id="35" w:name="_Toc32368722"/>
      <w:bookmarkStart w:id="36" w:name="_Toc32369081"/>
      <w:bookmarkStart w:id="37" w:name="_Toc32554373"/>
      <w:bookmarkStart w:id="38" w:name="_Toc32580050"/>
      <w:bookmarkStart w:id="39" w:name="_Toc32582978"/>
      <w:bookmarkStart w:id="40" w:name="_Toc32583120"/>
      <w:bookmarkStart w:id="41" w:name="_Toc32583241"/>
      <w:bookmarkStart w:id="42" w:name="_Toc32585602"/>
      <w:bookmarkStart w:id="43" w:name="_Toc37419783"/>
      <w:r>
        <w:t xml:space="preserve">Proposal </w:t>
      </w:r>
      <w:r w:rsidR="00693C48">
        <w:t>2</w:t>
      </w:r>
      <w:r>
        <w:t>:</w:t>
      </w:r>
      <w:r>
        <w:tab/>
        <w:t xml:space="preserve">Further effort on </w:t>
      </w:r>
      <w:r w:rsidR="00693C48">
        <w:t>NSU</w:t>
      </w:r>
      <w:r>
        <w:t xml:space="preserve"> requirements can proceed according to the Rel-16 NR RRM work item scope and associated work plan.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A6A5F1" w14:textId="31634530" w:rsidR="00721C9C" w:rsidRDefault="00E66799" w:rsidP="00721C9C">
      <w:r>
        <w:t>In line with the</w:t>
      </w:r>
      <w:r w:rsidR="00721C9C">
        <w:t xml:space="preserve"> observation</w:t>
      </w:r>
      <w:r>
        <w:t xml:space="preserve"> in Figure 1</w:t>
      </w:r>
      <w:r w:rsidR="00721C9C">
        <w:t>, the non-simultaneous UL RF architecture can accommodate frequency separation of UL carriers beyond the 1400 MHz limitation imposed on the simultaneous UL CA case and can match the UL capability to the DL in terms of frequency separation class.</w:t>
      </w:r>
    </w:p>
    <w:p w14:paraId="131DA403" w14:textId="77777777" w:rsidR="00721C9C" w:rsidRDefault="00721C9C" w:rsidP="00721C9C"/>
    <w:p w14:paraId="0CB83D8B" w14:textId="45A83A16" w:rsidR="00721C9C" w:rsidRDefault="00721C9C" w:rsidP="00721C9C">
      <w:pPr>
        <w:pStyle w:val="Proposal"/>
      </w:pPr>
      <w:bookmarkStart w:id="44" w:name="_Toc24088251"/>
      <w:bookmarkStart w:id="45" w:name="_Toc24091226"/>
      <w:bookmarkStart w:id="46" w:name="_Toc24091351"/>
      <w:bookmarkStart w:id="47" w:name="_Toc32368723"/>
      <w:bookmarkStart w:id="48" w:name="_Toc32369082"/>
      <w:bookmarkStart w:id="49" w:name="_Toc32554374"/>
      <w:bookmarkStart w:id="50" w:name="_Toc32580051"/>
      <w:bookmarkStart w:id="51" w:name="_Toc32582979"/>
      <w:bookmarkStart w:id="52" w:name="_Toc32583121"/>
      <w:bookmarkStart w:id="53" w:name="_Toc32583242"/>
      <w:bookmarkStart w:id="54" w:name="_Toc32585603"/>
      <w:bookmarkStart w:id="55" w:name="_Toc37419784"/>
      <w:r>
        <w:t xml:space="preserve">Proposal </w:t>
      </w:r>
      <w:r w:rsidR="00693C48">
        <w:t>3</w:t>
      </w:r>
      <w:r>
        <w:t>:</w:t>
      </w:r>
      <w:r>
        <w:tab/>
        <w:t>Non-simultaneous Tx for UL intra-band non-contiguous CA can support operation with the same frequency separation as the DL CCs; thus, the entire frequency separation class table can be applicable to UL CA with non-simultaneous operation.</w:t>
      </w:r>
      <w:bookmarkEnd w:id="44"/>
      <w:bookmarkEnd w:id="45"/>
      <w:bookmarkEnd w:id="46"/>
      <w:bookmarkEnd w:id="47"/>
      <w:bookmarkEnd w:id="48"/>
      <w:bookmarkEnd w:id="49"/>
      <w:bookmarkEnd w:id="50"/>
      <w:bookmarkEnd w:id="51"/>
      <w:bookmarkEnd w:id="52"/>
      <w:bookmarkEnd w:id="53"/>
      <w:bookmarkEnd w:id="54"/>
      <w:bookmarkEnd w:id="55"/>
    </w:p>
    <w:p w14:paraId="1B61904A" w14:textId="5D21E5E7" w:rsidR="00721C9C" w:rsidRDefault="00AE79C7" w:rsidP="00721C9C">
      <w:pPr>
        <w:rPr>
          <w:lang w:val="en-GB"/>
        </w:rPr>
      </w:pPr>
      <w:r>
        <w:rPr>
          <w:lang w:val="en-GB"/>
        </w:rPr>
        <w:t>We furthermore consider the following potential implication of the NSU feature on UE requirements:</w:t>
      </w:r>
    </w:p>
    <w:p w14:paraId="787DB8CA" w14:textId="0E66725F" w:rsidR="00AE79C7" w:rsidRDefault="00AE79C7" w:rsidP="00AE79C7">
      <w:pPr>
        <w:pStyle w:val="B1"/>
      </w:pPr>
      <w:r>
        <w:t>-</w:t>
      </w:r>
      <w:r>
        <w:tab/>
        <w:t>For NSU capable UEs which are configured for intra-band non-contiguous UL CA, intra-band contiguous RF requirements apply for contiguous UL sub-blocks</w:t>
      </w:r>
    </w:p>
    <w:p w14:paraId="052A5506" w14:textId="440C697F" w:rsidR="00AE79C7" w:rsidRDefault="00AE79C7" w:rsidP="00AE79C7">
      <w:pPr>
        <w:pStyle w:val="B1"/>
      </w:pPr>
      <w:r>
        <w:t>-</w:t>
      </w:r>
      <w:r>
        <w:tab/>
        <w:t>Further discussion in the RRM session is needed to define requirements associated with the switching time between groups of carriers, whether different switching times need to be accommodated in the capability, etc.</w:t>
      </w:r>
    </w:p>
    <w:p w14:paraId="6F732272" w14:textId="4F55B454" w:rsidR="00AE79C7" w:rsidRDefault="00AE79C7" w:rsidP="00AE79C7">
      <w:pPr>
        <w:rPr>
          <w:lang w:val="en-GB"/>
        </w:rPr>
      </w:pPr>
      <w:r>
        <w:rPr>
          <w:lang w:val="en-GB"/>
        </w:rPr>
        <w:t>Because the majority of the feature’s impact is on the RRM specification, and because the RRM work is pending on the evaluation of the feature’s feasibility from the RF perspective, a potential compromise proposal with respect to Proposal 1 can be envisioned below:</w:t>
      </w:r>
    </w:p>
    <w:p w14:paraId="25F3C825" w14:textId="77777777" w:rsidR="00AE79C7" w:rsidRDefault="00AE79C7" w:rsidP="00AE79C7">
      <w:pPr>
        <w:rPr>
          <w:lang w:val="en-GB"/>
        </w:rPr>
      </w:pPr>
    </w:p>
    <w:p w14:paraId="261D0B26" w14:textId="408FE145" w:rsidR="00AE79C7" w:rsidRDefault="00AE79C7" w:rsidP="00AE79C7">
      <w:pPr>
        <w:pStyle w:val="Proposal"/>
      </w:pPr>
      <w:bookmarkStart w:id="56" w:name="_Toc37419785"/>
      <w:r>
        <w:t>Proposal 4:</w:t>
      </w:r>
      <w:r>
        <w:tab/>
        <w:t>RAN4 can confirm the feasibiilty of the NSU feature from the RF perspective in order to allow the RRM work to begin. RAN4 RRM can conclude on aspects related to capability signaling and switching mechanism.</w:t>
      </w:r>
      <w:bookmarkEnd w:id="56"/>
    </w:p>
    <w:p w14:paraId="77EFD62E" w14:textId="77777777" w:rsidR="00AE79C7" w:rsidRPr="00721C9C" w:rsidRDefault="00AE79C7" w:rsidP="00721C9C">
      <w:pPr>
        <w:rPr>
          <w:lang w:val="en-GB"/>
        </w:rPr>
      </w:pPr>
    </w:p>
    <w:p w14:paraId="34C99636" w14:textId="77777777" w:rsidR="008E7986" w:rsidRDefault="008E7986" w:rsidP="008E7986">
      <w:pPr>
        <w:pStyle w:val="Heading1"/>
      </w:pPr>
      <w:r>
        <w:t>3</w:t>
      </w:r>
      <w:r>
        <w:tab/>
        <w:t>Conclusions</w:t>
      </w:r>
    </w:p>
    <w:p w14:paraId="371F8D31" w14:textId="03B7D707" w:rsidR="00FF0621" w:rsidRDefault="00FF0621" w:rsidP="00FF0621">
      <w:r>
        <w:t>This contribution provided the analysis to confirm the feasibility of carrier switching to support non-simultaneous upl</w:t>
      </w:r>
      <w:r w:rsidR="001F63FD">
        <w:t>ink of non-contiguous carriers</w:t>
      </w:r>
      <w:r>
        <w:t>.  The following observations and proposals have been made:</w:t>
      </w:r>
    </w:p>
    <w:p w14:paraId="3EC0CB49" w14:textId="05437BA7" w:rsidR="003C69F6" w:rsidRDefault="003C69F6" w:rsidP="00FF0621"/>
    <w:p w14:paraId="22B2BFC0" w14:textId="77777777" w:rsidR="00AE79C7" w:rsidRDefault="003C69F6">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E79C7">
        <w:rPr>
          <w:noProof/>
        </w:rPr>
        <w:t>Observation 1:</w:t>
      </w:r>
      <w:r w:rsidR="00AE79C7">
        <w:rPr>
          <w:rFonts w:asciiTheme="minorHAnsi" w:eastAsiaTheme="minorEastAsia" w:hAnsiTheme="minorHAnsi" w:cstheme="minorBidi"/>
          <w:b w:val="0"/>
          <w:bCs w:val="0"/>
          <w:noProof/>
          <w:sz w:val="24"/>
          <w:szCs w:val="24"/>
          <w:lang w:val="en-US"/>
        </w:rPr>
        <w:tab/>
      </w:r>
      <w:r w:rsidR="00AE79C7">
        <w:rPr>
          <w:noProof/>
        </w:rPr>
        <w:t>Aggregation of non-contiguous uplink carriers in FR2 into a simultaneous transmission has the potential to introduce a significant penalty to the UL link budget.</w:t>
      </w:r>
    </w:p>
    <w:p w14:paraId="3E72EDFC" w14:textId="77777777" w:rsidR="00AE79C7" w:rsidRDefault="00AE79C7">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Aggregation of non-contiguous uplink carriers in FR2 into a non-simultaneous transmissions can give the network additional scheduling flexibility in terms of coverage spectrum utilization.</w:t>
      </w:r>
    </w:p>
    <w:p w14:paraId="4FBB4955" w14:textId="58D5F206" w:rsidR="005973BE" w:rsidRDefault="003C69F6" w:rsidP="00E72324">
      <w:r>
        <w:rPr>
          <w:rFonts w:asciiTheme="minorHAnsi" w:hAnsiTheme="minorHAnsi"/>
          <w:bCs/>
        </w:rPr>
        <w:fldChar w:fldCharType="end"/>
      </w:r>
    </w:p>
    <w:p w14:paraId="6C9B0ABF" w14:textId="77777777" w:rsidR="00AE79C7"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AE79C7">
        <w:rPr>
          <w:noProof/>
        </w:rPr>
        <w:t>Proposal 1:</w:t>
      </w:r>
      <w:r w:rsidR="00AE79C7">
        <w:rPr>
          <w:rFonts w:asciiTheme="minorHAnsi" w:eastAsiaTheme="minorEastAsia" w:hAnsiTheme="minorHAnsi" w:cstheme="minorBidi"/>
          <w:b w:val="0"/>
          <w:bCs w:val="0"/>
          <w:noProof/>
          <w:sz w:val="24"/>
          <w:szCs w:val="24"/>
          <w:lang w:val="en-US"/>
        </w:rPr>
        <w:tab/>
      </w:r>
      <w:r w:rsidR="00AE79C7">
        <w:rPr>
          <w:noProof/>
        </w:rPr>
        <w:t>For SA CA scenarios FR1 (PCell) + FR2 (SCells) and EN-DC scenarios LTE (PCell) + FR1 (PScell) + FR2 (SCells), RAN4 confirms the feasibility of non-simultaneous Tx for FR2 intra-band NC UL CA and agrees to introduce a capability for the UE indicate to the network that it only supports non-simultaneous UL operation in NC UL CA.</w:t>
      </w:r>
    </w:p>
    <w:p w14:paraId="12F82B43" w14:textId="77777777" w:rsidR="00AE79C7" w:rsidRDefault="00AE79C7">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Further effort on NSU requirements can proceed according to the Rel-16 NR RRM work item scope and associated work plan.</w:t>
      </w:r>
    </w:p>
    <w:p w14:paraId="55A07624" w14:textId="77777777" w:rsidR="00AE79C7" w:rsidRDefault="00AE79C7">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Non-simultaneous Tx for UL intra-band non-contiguous CA can support operation with the same frequency separation as the DL CCs; thus, the entire frequency separation class table can be applicable to UL CA with non-simultaneous operation.</w:t>
      </w:r>
    </w:p>
    <w:p w14:paraId="07E123E4" w14:textId="77777777" w:rsidR="00AE79C7" w:rsidRDefault="00AE79C7">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RAN4 can confirm the feasibiilty of the NSU feature from the RF perspective in order to allow the RRM work to begin. RAN4 RRM can conclude on aspects related to capability signaling and switching mechanism.</w:t>
      </w:r>
    </w:p>
    <w:p w14:paraId="769CC3B8" w14:textId="5F20138E" w:rsidR="0062595A" w:rsidRDefault="0062595A" w:rsidP="00E72324">
      <w:r>
        <w:rPr>
          <w:b/>
          <w:bCs/>
        </w:rPr>
        <w:lastRenderedPageBreak/>
        <w:fldChar w:fldCharType="end"/>
      </w:r>
    </w:p>
    <w:p w14:paraId="5D2DDC34" w14:textId="77777777" w:rsidR="005E69AE" w:rsidRDefault="005E69AE" w:rsidP="005E69AE">
      <w:pPr>
        <w:pStyle w:val="Heading1"/>
      </w:pPr>
      <w:r>
        <w:t>4</w:t>
      </w:r>
      <w:r>
        <w:tab/>
        <w:t>References</w:t>
      </w:r>
    </w:p>
    <w:p w14:paraId="6AAA4C93" w14:textId="77777777" w:rsidR="00CB4975" w:rsidRDefault="00CB4975" w:rsidP="00CB4975">
      <w:pPr>
        <w:pStyle w:val="EX"/>
        <w:numPr>
          <w:ilvl w:val="0"/>
          <w:numId w:val="5"/>
        </w:numPr>
      </w:pPr>
      <w:bookmarkStart w:id="57" w:name="_Ref16575941"/>
      <w:bookmarkStart w:id="58" w:name="_Ref16557425"/>
      <w:r w:rsidRPr="008E2E1C">
        <w:t>RP-190761</w:t>
      </w:r>
      <w:r>
        <w:t>, “</w:t>
      </w:r>
      <w:r w:rsidRPr="008E2E1C">
        <w:t>NR RF requirements for FR2</w:t>
      </w:r>
      <w:r>
        <w:t>”</w:t>
      </w:r>
      <w:bookmarkEnd w:id="57"/>
    </w:p>
    <w:p w14:paraId="6B7EBFB2" w14:textId="3A474688" w:rsidR="00CB4975" w:rsidRDefault="00CB4975" w:rsidP="00CB4975">
      <w:pPr>
        <w:pStyle w:val="EX"/>
        <w:numPr>
          <w:ilvl w:val="0"/>
          <w:numId w:val="5"/>
        </w:numPr>
      </w:pPr>
      <w:bookmarkStart w:id="59" w:name="_Ref16576366"/>
      <w:r w:rsidRPr="004B351C">
        <w:t>3GPP TS38.101-2, “NR; User Equipment (UE) radio transmission and reception; Part 2: Range 2 Standalone”</w:t>
      </w:r>
      <w:bookmarkEnd w:id="58"/>
      <w:bookmarkEnd w:id="59"/>
    </w:p>
    <w:p w14:paraId="41818856" w14:textId="3E1CDDA0" w:rsidR="006E7AE7" w:rsidRDefault="00E93A86" w:rsidP="00CB4975">
      <w:pPr>
        <w:pStyle w:val="EX"/>
        <w:numPr>
          <w:ilvl w:val="0"/>
          <w:numId w:val="5"/>
        </w:numPr>
      </w:pPr>
      <w:bookmarkStart w:id="60" w:name="_Ref24083416"/>
      <w:r w:rsidRPr="00E93A86">
        <w:t>R4-1913055</w:t>
      </w:r>
      <w:r>
        <w:t>, “</w:t>
      </w:r>
      <w:r w:rsidRPr="00E93A86">
        <w:t>WF on non-contiguous UL CA in FR2</w:t>
      </w:r>
      <w:r>
        <w:t>,” Apple Inc., 3GPP RAN4 #92bis, October 2019</w:t>
      </w:r>
      <w:bookmarkEnd w:id="60"/>
    </w:p>
    <w:p w14:paraId="60587F6A" w14:textId="4B77D00D" w:rsidR="00E93A86" w:rsidRDefault="00E93A86" w:rsidP="00CB4975">
      <w:pPr>
        <w:pStyle w:val="EX"/>
        <w:numPr>
          <w:ilvl w:val="0"/>
          <w:numId w:val="5"/>
        </w:numPr>
      </w:pPr>
      <w:bookmarkStart w:id="61" w:name="_Ref24085754"/>
      <w:r w:rsidRPr="00E93A86">
        <w:t>R4-1912837</w:t>
      </w:r>
      <w:r>
        <w:t>, “</w:t>
      </w:r>
      <w:r w:rsidR="00F02A6C">
        <w:t xml:space="preserve">Way forward on R16 NR RRM enh </w:t>
      </w:r>
      <w:r w:rsidRPr="00E93A86">
        <w:t>BWP switching on multiple CCs</w:t>
      </w:r>
      <w:r>
        <w:t>,” Ericsson, 3GPP RAN4 #92bis, October 2019</w:t>
      </w:r>
      <w:bookmarkEnd w:id="61"/>
    </w:p>
    <w:p w14:paraId="4E75518C" w14:textId="74D25FAF" w:rsidR="00714E1A" w:rsidRDefault="00714E1A" w:rsidP="00CB4975">
      <w:pPr>
        <w:pStyle w:val="EX"/>
        <w:numPr>
          <w:ilvl w:val="0"/>
          <w:numId w:val="5"/>
        </w:numPr>
      </w:pPr>
      <w:bookmarkStart w:id="62" w:name="_Ref32368715"/>
      <w:r w:rsidRPr="00714E1A">
        <w:t>R4-2000013</w:t>
      </w:r>
      <w:r>
        <w:t>, “</w:t>
      </w:r>
      <w:r w:rsidRPr="00714E1A">
        <w:t>Remaining issues with the FR2 frequency separation class</w:t>
      </w:r>
      <w:r>
        <w:t>,” Apple Inc., 3GPP RAN4 #94-e, Februiary 2020</w:t>
      </w:r>
      <w:bookmarkEnd w:id="62"/>
    </w:p>
    <w:p w14:paraId="0DA46E93" w14:textId="564F73DA" w:rsidR="00F02A6C" w:rsidRDefault="00F555C2" w:rsidP="00CB4975">
      <w:pPr>
        <w:pStyle w:val="EX"/>
        <w:numPr>
          <w:ilvl w:val="0"/>
          <w:numId w:val="5"/>
        </w:numPr>
      </w:pPr>
      <w:bookmarkStart w:id="63" w:name="_Ref24091358"/>
      <w:r w:rsidRPr="00F02A6C">
        <w:t>R4-1908013</w:t>
      </w:r>
      <w:r>
        <w:t>, “</w:t>
      </w:r>
      <w:r w:rsidRPr="00F02A6C">
        <w:t>Non-simultaneous transmission for intra-band non-contiguous UL CA in FR2</w:t>
      </w:r>
      <w:r>
        <w:t>,” Apple Inc., 3GPP RAN4 #92, August 2019</w:t>
      </w:r>
      <w:bookmarkEnd w:id="63"/>
    </w:p>
    <w:p w14:paraId="5E137FA4" w14:textId="61AA3A5E" w:rsidR="00F02A6C" w:rsidRDefault="00F555C2" w:rsidP="00CB4975">
      <w:pPr>
        <w:pStyle w:val="EX"/>
        <w:numPr>
          <w:ilvl w:val="0"/>
          <w:numId w:val="5"/>
        </w:numPr>
      </w:pPr>
      <w:bookmarkStart w:id="64" w:name="_Ref24086104"/>
      <w:r w:rsidRPr="00F555C2">
        <w:t>R4-1911512</w:t>
      </w:r>
      <w:r w:rsidR="00F02A6C">
        <w:t>, “</w:t>
      </w:r>
      <w:r w:rsidRPr="00F555C2">
        <w:t>Carrier switching to enable non-simultaneous transmission for intra-band non-contiguous UL CA in FR2</w:t>
      </w:r>
      <w:r w:rsidR="00F02A6C">
        <w:t>,” Apple Inc., 3GPP RAN4 #92</w:t>
      </w:r>
      <w:r>
        <w:t>bis</w:t>
      </w:r>
      <w:r w:rsidR="00F02A6C">
        <w:t xml:space="preserve">, </w:t>
      </w:r>
      <w:r>
        <w:t>October</w:t>
      </w:r>
      <w:r w:rsidR="00F02A6C">
        <w:t xml:space="preserve"> 2019</w:t>
      </w:r>
      <w:bookmarkEnd w:id="64"/>
    </w:p>
    <w:p w14:paraId="1F970BC4" w14:textId="6F406E88" w:rsidR="008B5D3A" w:rsidRDefault="004E7150" w:rsidP="00CB4975">
      <w:pPr>
        <w:pStyle w:val="EX"/>
        <w:numPr>
          <w:ilvl w:val="0"/>
          <w:numId w:val="5"/>
        </w:numPr>
      </w:pPr>
      <w:bookmarkStart w:id="65" w:name="_Ref24087818"/>
      <w:r w:rsidRPr="004E7150">
        <w:t>RP-192157</w:t>
      </w:r>
      <w:r>
        <w:t>, “</w:t>
      </w:r>
      <w:r w:rsidRPr="004E7150">
        <w:t>Revised WID: NR RRM enhancement in R16</w:t>
      </w:r>
      <w:r>
        <w:t>,” Intel Corporation, 3GPP RAN #85, September 2019</w:t>
      </w:r>
      <w:bookmarkEnd w:id="65"/>
    </w:p>
    <w:p w14:paraId="210245E7" w14:textId="34A65C67" w:rsidR="004E7150" w:rsidRDefault="004E7150" w:rsidP="00CB4975">
      <w:pPr>
        <w:pStyle w:val="EX"/>
        <w:numPr>
          <w:ilvl w:val="0"/>
          <w:numId w:val="5"/>
        </w:numPr>
      </w:pPr>
      <w:bookmarkStart w:id="66" w:name="_Ref24087824"/>
      <w:r w:rsidRPr="004E7150">
        <w:t>R4-1911049</w:t>
      </w:r>
      <w:r>
        <w:t>, “</w:t>
      </w:r>
      <w:r w:rsidRPr="004E7150">
        <w:t>Work plan of R16 RRM enhancement WI</w:t>
      </w:r>
      <w:r>
        <w:t xml:space="preserve">,” </w:t>
      </w:r>
      <w:r w:rsidRPr="004E7150">
        <w:t>Intel Corporation, Apple, ZTE</w:t>
      </w:r>
      <w:r>
        <w:t>, 3GPP RAN4 #92bis, October 2019</w:t>
      </w:r>
      <w:bookmarkEnd w:id="66"/>
    </w:p>
    <w:bookmarkEnd w:id="0"/>
    <w:p w14:paraId="2C7BC95E" w14:textId="77777777" w:rsidR="00080512" w:rsidRDefault="00080512"/>
    <w:p w14:paraId="556A4E6D" w14:textId="77777777" w:rsidR="00FF0621" w:rsidRDefault="00FF0621"/>
    <w:p w14:paraId="041EF615" w14:textId="77777777" w:rsidR="002B0B10" w:rsidRDefault="002B0B10"/>
    <w:sectPr w:rsidR="002B0B10"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7522E" w14:textId="77777777" w:rsidR="00F274DA" w:rsidRDefault="00F274DA">
      <w:r>
        <w:separator/>
      </w:r>
    </w:p>
  </w:endnote>
  <w:endnote w:type="continuationSeparator" w:id="0">
    <w:p w14:paraId="6132F758" w14:textId="77777777" w:rsidR="00F274DA" w:rsidRDefault="00F2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EDC13" w14:textId="77777777" w:rsidR="00F274DA" w:rsidRDefault="00F274DA">
      <w:r>
        <w:separator/>
      </w:r>
    </w:p>
  </w:footnote>
  <w:footnote w:type="continuationSeparator" w:id="0">
    <w:p w14:paraId="018525B9" w14:textId="77777777" w:rsidR="00F274DA" w:rsidRDefault="00F27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8A"/>
    <w:rsid w:val="00007CF0"/>
    <w:rsid w:val="00033397"/>
    <w:rsid w:val="00040095"/>
    <w:rsid w:val="00041868"/>
    <w:rsid w:val="00051834"/>
    <w:rsid w:val="00054A22"/>
    <w:rsid w:val="00062023"/>
    <w:rsid w:val="000627F8"/>
    <w:rsid w:val="000655A6"/>
    <w:rsid w:val="00080512"/>
    <w:rsid w:val="000A0944"/>
    <w:rsid w:val="000A365D"/>
    <w:rsid w:val="000A68F3"/>
    <w:rsid w:val="000C47C3"/>
    <w:rsid w:val="000D58AB"/>
    <w:rsid w:val="000F7D32"/>
    <w:rsid w:val="00104BC6"/>
    <w:rsid w:val="001133A5"/>
    <w:rsid w:val="00114E2C"/>
    <w:rsid w:val="0012619A"/>
    <w:rsid w:val="00133525"/>
    <w:rsid w:val="00166117"/>
    <w:rsid w:val="001A4C42"/>
    <w:rsid w:val="001C21C3"/>
    <w:rsid w:val="001D02C2"/>
    <w:rsid w:val="001F0C1D"/>
    <w:rsid w:val="001F1132"/>
    <w:rsid w:val="001F168B"/>
    <w:rsid w:val="001F5A79"/>
    <w:rsid w:val="001F63FD"/>
    <w:rsid w:val="002347A2"/>
    <w:rsid w:val="00247926"/>
    <w:rsid w:val="00251289"/>
    <w:rsid w:val="002675F0"/>
    <w:rsid w:val="00271644"/>
    <w:rsid w:val="0027462C"/>
    <w:rsid w:val="00276EE4"/>
    <w:rsid w:val="00277665"/>
    <w:rsid w:val="00284BC8"/>
    <w:rsid w:val="00285732"/>
    <w:rsid w:val="00286DCB"/>
    <w:rsid w:val="00286F1A"/>
    <w:rsid w:val="00290BFF"/>
    <w:rsid w:val="002B0B10"/>
    <w:rsid w:val="002B6339"/>
    <w:rsid w:val="002E00EE"/>
    <w:rsid w:val="002F2612"/>
    <w:rsid w:val="003172DC"/>
    <w:rsid w:val="00337522"/>
    <w:rsid w:val="0034052F"/>
    <w:rsid w:val="0035462D"/>
    <w:rsid w:val="00375192"/>
    <w:rsid w:val="003765B8"/>
    <w:rsid w:val="00393697"/>
    <w:rsid w:val="003A0483"/>
    <w:rsid w:val="003B772E"/>
    <w:rsid w:val="003C3971"/>
    <w:rsid w:val="003C69F6"/>
    <w:rsid w:val="003E62EA"/>
    <w:rsid w:val="003E7753"/>
    <w:rsid w:val="004169CB"/>
    <w:rsid w:val="00423334"/>
    <w:rsid w:val="004345EC"/>
    <w:rsid w:val="004826A9"/>
    <w:rsid w:val="004B5723"/>
    <w:rsid w:val="004C1601"/>
    <w:rsid w:val="004D3578"/>
    <w:rsid w:val="004E213A"/>
    <w:rsid w:val="004E3D44"/>
    <w:rsid w:val="004E7150"/>
    <w:rsid w:val="004F0988"/>
    <w:rsid w:val="004F3340"/>
    <w:rsid w:val="004F3E3D"/>
    <w:rsid w:val="0053388B"/>
    <w:rsid w:val="00534ABA"/>
    <w:rsid w:val="00535773"/>
    <w:rsid w:val="00543E6C"/>
    <w:rsid w:val="00565087"/>
    <w:rsid w:val="00572E14"/>
    <w:rsid w:val="005973BE"/>
    <w:rsid w:val="005A5986"/>
    <w:rsid w:val="005D2E01"/>
    <w:rsid w:val="005D5650"/>
    <w:rsid w:val="005D7526"/>
    <w:rsid w:val="005E69AE"/>
    <w:rsid w:val="005F134F"/>
    <w:rsid w:val="00602AEA"/>
    <w:rsid w:val="00607E3C"/>
    <w:rsid w:val="00614FDF"/>
    <w:rsid w:val="006246A7"/>
    <w:rsid w:val="0062595A"/>
    <w:rsid w:val="0063543D"/>
    <w:rsid w:val="00643A16"/>
    <w:rsid w:val="00647114"/>
    <w:rsid w:val="0065410B"/>
    <w:rsid w:val="00693C48"/>
    <w:rsid w:val="006A323F"/>
    <w:rsid w:val="006B30D0"/>
    <w:rsid w:val="006C3D95"/>
    <w:rsid w:val="006E5C86"/>
    <w:rsid w:val="006E7AE7"/>
    <w:rsid w:val="00702213"/>
    <w:rsid w:val="00713C44"/>
    <w:rsid w:val="00714E1A"/>
    <w:rsid w:val="00721C9C"/>
    <w:rsid w:val="00734A5B"/>
    <w:rsid w:val="0074026F"/>
    <w:rsid w:val="007429F6"/>
    <w:rsid w:val="00744E76"/>
    <w:rsid w:val="00752198"/>
    <w:rsid w:val="00753881"/>
    <w:rsid w:val="00774DA4"/>
    <w:rsid w:val="00781F0F"/>
    <w:rsid w:val="007B600E"/>
    <w:rsid w:val="007B670C"/>
    <w:rsid w:val="007F0F4A"/>
    <w:rsid w:val="008028A4"/>
    <w:rsid w:val="00820B25"/>
    <w:rsid w:val="00820F7F"/>
    <w:rsid w:val="008255BF"/>
    <w:rsid w:val="00830747"/>
    <w:rsid w:val="00864CBC"/>
    <w:rsid w:val="008768CA"/>
    <w:rsid w:val="00885567"/>
    <w:rsid w:val="008B4F02"/>
    <w:rsid w:val="008B5D3A"/>
    <w:rsid w:val="008C32C8"/>
    <w:rsid w:val="008C384C"/>
    <w:rsid w:val="008D1418"/>
    <w:rsid w:val="008E7986"/>
    <w:rsid w:val="008F543B"/>
    <w:rsid w:val="0090271F"/>
    <w:rsid w:val="00902E23"/>
    <w:rsid w:val="009114D7"/>
    <w:rsid w:val="0091348E"/>
    <w:rsid w:val="00917CCB"/>
    <w:rsid w:val="00942EC2"/>
    <w:rsid w:val="00977B18"/>
    <w:rsid w:val="00990AA5"/>
    <w:rsid w:val="009F37B7"/>
    <w:rsid w:val="009F5E43"/>
    <w:rsid w:val="00A00460"/>
    <w:rsid w:val="00A10F02"/>
    <w:rsid w:val="00A164B4"/>
    <w:rsid w:val="00A205DD"/>
    <w:rsid w:val="00A26956"/>
    <w:rsid w:val="00A368D7"/>
    <w:rsid w:val="00A53724"/>
    <w:rsid w:val="00A66660"/>
    <w:rsid w:val="00A70191"/>
    <w:rsid w:val="00A73129"/>
    <w:rsid w:val="00A82346"/>
    <w:rsid w:val="00A92BA1"/>
    <w:rsid w:val="00AC6BC6"/>
    <w:rsid w:val="00AE2616"/>
    <w:rsid w:val="00AE3797"/>
    <w:rsid w:val="00AE6C72"/>
    <w:rsid w:val="00AE79C7"/>
    <w:rsid w:val="00B022E6"/>
    <w:rsid w:val="00B02A63"/>
    <w:rsid w:val="00B070F5"/>
    <w:rsid w:val="00B15449"/>
    <w:rsid w:val="00B36C4A"/>
    <w:rsid w:val="00B37C9D"/>
    <w:rsid w:val="00B93086"/>
    <w:rsid w:val="00BA19ED"/>
    <w:rsid w:val="00BA300B"/>
    <w:rsid w:val="00BA4B8D"/>
    <w:rsid w:val="00BB3C4F"/>
    <w:rsid w:val="00BC0F7D"/>
    <w:rsid w:val="00BC3468"/>
    <w:rsid w:val="00BD6E43"/>
    <w:rsid w:val="00BE3255"/>
    <w:rsid w:val="00BF128E"/>
    <w:rsid w:val="00BF605C"/>
    <w:rsid w:val="00C02984"/>
    <w:rsid w:val="00C1496A"/>
    <w:rsid w:val="00C2666C"/>
    <w:rsid w:val="00C33079"/>
    <w:rsid w:val="00C36229"/>
    <w:rsid w:val="00C45231"/>
    <w:rsid w:val="00C72833"/>
    <w:rsid w:val="00C80F1D"/>
    <w:rsid w:val="00C91CE0"/>
    <w:rsid w:val="00C9246D"/>
    <w:rsid w:val="00C93F40"/>
    <w:rsid w:val="00CA261A"/>
    <w:rsid w:val="00CA3D0C"/>
    <w:rsid w:val="00CA7253"/>
    <w:rsid w:val="00CB4975"/>
    <w:rsid w:val="00CE00B0"/>
    <w:rsid w:val="00CE4E6F"/>
    <w:rsid w:val="00CF20E3"/>
    <w:rsid w:val="00D12062"/>
    <w:rsid w:val="00D309CC"/>
    <w:rsid w:val="00D46431"/>
    <w:rsid w:val="00D56A52"/>
    <w:rsid w:val="00D57972"/>
    <w:rsid w:val="00D675A9"/>
    <w:rsid w:val="00D738D6"/>
    <w:rsid w:val="00D75169"/>
    <w:rsid w:val="00D755EB"/>
    <w:rsid w:val="00D87E00"/>
    <w:rsid w:val="00D9134D"/>
    <w:rsid w:val="00DA7A03"/>
    <w:rsid w:val="00DB1818"/>
    <w:rsid w:val="00DB7B55"/>
    <w:rsid w:val="00DC0C0D"/>
    <w:rsid w:val="00DC309B"/>
    <w:rsid w:val="00DC4DA2"/>
    <w:rsid w:val="00DD4C17"/>
    <w:rsid w:val="00DE4DA7"/>
    <w:rsid w:val="00DF2B1F"/>
    <w:rsid w:val="00DF3064"/>
    <w:rsid w:val="00DF3F59"/>
    <w:rsid w:val="00DF6189"/>
    <w:rsid w:val="00DF62CD"/>
    <w:rsid w:val="00E15E09"/>
    <w:rsid w:val="00E16509"/>
    <w:rsid w:val="00E34734"/>
    <w:rsid w:val="00E354F7"/>
    <w:rsid w:val="00E44582"/>
    <w:rsid w:val="00E52814"/>
    <w:rsid w:val="00E66799"/>
    <w:rsid w:val="00E72324"/>
    <w:rsid w:val="00E72ABE"/>
    <w:rsid w:val="00E7339E"/>
    <w:rsid w:val="00E77645"/>
    <w:rsid w:val="00E93A86"/>
    <w:rsid w:val="00EC4A25"/>
    <w:rsid w:val="00ED770E"/>
    <w:rsid w:val="00EE5AA7"/>
    <w:rsid w:val="00F025A2"/>
    <w:rsid w:val="00F02A6C"/>
    <w:rsid w:val="00F04712"/>
    <w:rsid w:val="00F21311"/>
    <w:rsid w:val="00F22EC7"/>
    <w:rsid w:val="00F274DA"/>
    <w:rsid w:val="00F31F9E"/>
    <w:rsid w:val="00F325C8"/>
    <w:rsid w:val="00F555C2"/>
    <w:rsid w:val="00F62AEB"/>
    <w:rsid w:val="00F653B8"/>
    <w:rsid w:val="00F70647"/>
    <w:rsid w:val="00F70E65"/>
    <w:rsid w:val="00F73394"/>
    <w:rsid w:val="00FA1266"/>
    <w:rsid w:val="00FC1192"/>
    <w:rsid w:val="00FF0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CF0"/>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Cs w:val="20"/>
      <w:lang w:val="en-GB"/>
    </w:rPr>
  </w:style>
  <w:style w:type="paragraph" w:customStyle="1" w:styleId="FP">
    <w:name w:val="FP"/>
    <w:basedOn w:val="Normal"/>
    <w:rPr>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Cs w:val="20"/>
      <w:lang w:val="en-GB"/>
    </w:rPr>
  </w:style>
  <w:style w:type="paragraph" w:customStyle="1" w:styleId="B3">
    <w:name w:val="B3"/>
    <w:basedOn w:val="Normal"/>
    <w:pPr>
      <w:spacing w:after="180"/>
      <w:ind w:left="1135" w:hanging="284"/>
    </w:pPr>
    <w:rPr>
      <w:szCs w:val="20"/>
      <w:lang w:val="en-GB"/>
    </w:rPr>
  </w:style>
  <w:style w:type="paragraph" w:customStyle="1" w:styleId="B4">
    <w:name w:val="B4"/>
    <w:basedOn w:val="Normal"/>
    <w:pPr>
      <w:spacing w:after="180"/>
      <w:ind w:left="1418" w:hanging="284"/>
    </w:pPr>
    <w:rPr>
      <w:szCs w:val="20"/>
      <w:lang w:val="en-GB"/>
    </w:rPr>
  </w:style>
  <w:style w:type="paragraph" w:customStyle="1" w:styleId="B5">
    <w:name w:val="B5"/>
    <w:basedOn w:val="Normal"/>
    <w:pPr>
      <w:spacing w:after="180"/>
      <w:ind w:left="1702" w:hanging="284"/>
    </w:pPr>
    <w:rPr>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Cs w:val="20"/>
      <w:lang w:val="en-GB"/>
    </w:rPr>
  </w:style>
  <w:style w:type="paragraph" w:customStyle="1" w:styleId="Proposal">
    <w:name w:val="Proposal"/>
    <w:basedOn w:val="Normal"/>
    <w:rsid w:val="003E7753"/>
    <w:pPr>
      <w:tabs>
        <w:tab w:val="left" w:pos="1701"/>
      </w:tabs>
      <w:spacing w:after="180"/>
      <w:ind w:left="1701" w:hanging="1701"/>
    </w:pPr>
    <w:rPr>
      <w:b/>
      <w:szCs w:val="20"/>
      <w:lang w:val="en-GB"/>
    </w:rPr>
  </w:style>
  <w:style w:type="paragraph" w:styleId="NormalWeb">
    <w:name w:val="Normal (Web)"/>
    <w:basedOn w:val="Normal"/>
    <w:uiPriority w:val="99"/>
    <w:unhideWhenUsed/>
    <w:rsid w:val="00A205DD"/>
    <w:pPr>
      <w:spacing w:before="100" w:beforeAutospacing="1" w:after="100" w:afterAutospacing="1"/>
    </w:pPr>
  </w:style>
  <w:style w:type="character" w:customStyle="1" w:styleId="apple-tab-span">
    <w:name w:val="apple-tab-span"/>
    <w:basedOn w:val="DefaultParagraphFont"/>
    <w:rsid w:val="00F70E65"/>
  </w:style>
  <w:style w:type="paragraph" w:styleId="Caption">
    <w:name w:val="caption"/>
    <w:basedOn w:val="Normal"/>
    <w:next w:val="Normal"/>
    <w:unhideWhenUsed/>
    <w:qFormat/>
    <w:rsid w:val="00714E1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94272">
      <w:bodyDiv w:val="1"/>
      <w:marLeft w:val="0"/>
      <w:marRight w:val="0"/>
      <w:marTop w:val="0"/>
      <w:marBottom w:val="0"/>
      <w:divBdr>
        <w:top w:val="none" w:sz="0" w:space="0" w:color="auto"/>
        <w:left w:val="none" w:sz="0" w:space="0" w:color="auto"/>
        <w:bottom w:val="none" w:sz="0" w:space="0" w:color="auto"/>
        <w:right w:val="none" w:sz="0" w:space="0" w:color="auto"/>
      </w:divBdr>
    </w:div>
    <w:div w:id="531577794">
      <w:bodyDiv w:val="1"/>
      <w:marLeft w:val="0"/>
      <w:marRight w:val="0"/>
      <w:marTop w:val="0"/>
      <w:marBottom w:val="0"/>
      <w:divBdr>
        <w:top w:val="none" w:sz="0" w:space="0" w:color="auto"/>
        <w:left w:val="none" w:sz="0" w:space="0" w:color="auto"/>
        <w:bottom w:val="none" w:sz="0" w:space="0" w:color="auto"/>
        <w:right w:val="none" w:sz="0" w:space="0" w:color="auto"/>
      </w:divBdr>
    </w:div>
    <w:div w:id="688600205">
      <w:bodyDiv w:val="1"/>
      <w:marLeft w:val="0"/>
      <w:marRight w:val="0"/>
      <w:marTop w:val="0"/>
      <w:marBottom w:val="0"/>
      <w:divBdr>
        <w:top w:val="none" w:sz="0" w:space="0" w:color="auto"/>
        <w:left w:val="none" w:sz="0" w:space="0" w:color="auto"/>
        <w:bottom w:val="none" w:sz="0" w:space="0" w:color="auto"/>
        <w:right w:val="none" w:sz="0" w:space="0" w:color="auto"/>
      </w:divBdr>
      <w:divsChild>
        <w:div w:id="1824933337">
          <w:marLeft w:val="0"/>
          <w:marRight w:val="0"/>
          <w:marTop w:val="0"/>
          <w:marBottom w:val="0"/>
          <w:divBdr>
            <w:top w:val="none" w:sz="0" w:space="0" w:color="auto"/>
            <w:left w:val="none" w:sz="0" w:space="0" w:color="auto"/>
            <w:bottom w:val="none" w:sz="0" w:space="0" w:color="auto"/>
            <w:right w:val="none" w:sz="0" w:space="0" w:color="auto"/>
          </w:divBdr>
          <w:divsChild>
            <w:div w:id="139809967">
              <w:marLeft w:val="0"/>
              <w:marRight w:val="0"/>
              <w:marTop w:val="0"/>
              <w:marBottom w:val="0"/>
              <w:divBdr>
                <w:top w:val="none" w:sz="0" w:space="0" w:color="auto"/>
                <w:left w:val="none" w:sz="0" w:space="0" w:color="auto"/>
                <w:bottom w:val="none" w:sz="0" w:space="0" w:color="auto"/>
                <w:right w:val="none" w:sz="0" w:space="0" w:color="auto"/>
              </w:divBdr>
              <w:divsChild>
                <w:div w:id="157065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6279">
      <w:bodyDiv w:val="1"/>
      <w:marLeft w:val="0"/>
      <w:marRight w:val="0"/>
      <w:marTop w:val="0"/>
      <w:marBottom w:val="0"/>
      <w:divBdr>
        <w:top w:val="none" w:sz="0" w:space="0" w:color="auto"/>
        <w:left w:val="none" w:sz="0" w:space="0" w:color="auto"/>
        <w:bottom w:val="none" w:sz="0" w:space="0" w:color="auto"/>
        <w:right w:val="none" w:sz="0" w:space="0" w:color="auto"/>
      </w:divBdr>
    </w:div>
    <w:div w:id="205365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0429B-C844-C041-9B8D-E62AE160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TotalTime>
  <Pages>5</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35</cp:revision>
  <cp:lastPrinted>2020-02-14T13:46:00Z</cp:lastPrinted>
  <dcterms:created xsi:type="dcterms:W3CDTF">2019-11-08T13:26:00Z</dcterms:created>
  <dcterms:modified xsi:type="dcterms:W3CDTF">2020-04-10T21:04:00Z</dcterms:modified>
  <cp:category/>
</cp:coreProperties>
</file>